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87C0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HENDLE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HENDLEY)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(fl.1495)</w:t>
      </w:r>
    </w:p>
    <w:p w14:paraId="64F6A02C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Cranbrook, Kent.</w:t>
      </w:r>
    </w:p>
    <w:p w14:paraId="646BA680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DF79A2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49FC5D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Feb.1495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6364AE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https://www.kentarchaeology.org.uk/Research/Libr/Wills/NameOrder/H.htm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51A72CD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B30B9A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D0C06C" w14:textId="77777777" w:rsidR="003C6B3C" w:rsidRDefault="003C6B3C" w:rsidP="003C6B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2022</w:t>
      </w:r>
    </w:p>
    <w:p w14:paraId="0BFDE0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A270" w14:textId="77777777" w:rsidR="003C6B3C" w:rsidRDefault="003C6B3C" w:rsidP="009139A6">
      <w:r>
        <w:separator/>
      </w:r>
    </w:p>
  </w:endnote>
  <w:endnote w:type="continuationSeparator" w:id="0">
    <w:p w14:paraId="740C19BF" w14:textId="77777777" w:rsidR="003C6B3C" w:rsidRDefault="003C6B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E3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50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6FD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766E" w14:textId="77777777" w:rsidR="003C6B3C" w:rsidRDefault="003C6B3C" w:rsidP="009139A6">
      <w:r>
        <w:separator/>
      </w:r>
    </w:p>
  </w:footnote>
  <w:footnote w:type="continuationSeparator" w:id="0">
    <w:p w14:paraId="44831108" w14:textId="77777777" w:rsidR="003C6B3C" w:rsidRDefault="003C6B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60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55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9F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B3C"/>
    <w:rsid w:val="000666E0"/>
    <w:rsid w:val="002510B7"/>
    <w:rsid w:val="003C6B3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5DC3"/>
  <w15:chartTrackingRefBased/>
  <w15:docId w15:val="{EB0D8BFF-390D-4684-A654-8A980CFB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6B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2022-06-09T09:45:00Z</dcterms:created>
  <dcterms:modified xsi:type="dcterms:W3CDTF">2022-06-09T09:45:00Z</dcterms:modified>
</cp:coreProperties>
</file>